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North Shropshire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North Shropshire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North Shropshire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North Shropshire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North Shropshire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North Shropshire are estimated to have a score of 1-2 on the PGSI (low-risk gambling), whilst </w:t>
      </w:r>
      <w:r w:rsidRPr="00773DF7">
        <w:rPr>
          <w:rFonts w:ascii="Libre Franklin Light" w:hAnsi="Libre Franklin Light" w:cs="Calibri Light"/>
          <w:b/>
          <w:bCs/>
          <w:color w:val="C45911" w:themeColor="accent2" w:themeShade="BF"/>
        </w:rPr>
        <w:t xml:space="preserve">2.8%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53.3% </w:t>
      </w:r>
      <w:r w:rsidRPr="004747BF">
        <w:rPr>
          <w:rFonts w:ascii="Libre Franklin Light" w:eastAsia="Times New Roman" w:hAnsi="Libre Franklin Light" w:cs="Calibri Light"/>
        </w:rPr>
        <w:t xml:space="preserve">of those respondents classified as PGSI 8+ in North Shropshire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North Shropshire is estimated to be </w:t>
      </w:r>
      <w:r w:rsidRPr="00773DF7">
        <w:rPr>
          <w:rFonts w:ascii="Libre Franklin Light" w:eastAsia="Times New Roman" w:hAnsi="Libre Franklin Light" w:cs="Calibri Light"/>
          <w:b/>
          <w:bCs/>
          <w:color w:val="C45911" w:themeColor="accent2" w:themeShade="BF"/>
        </w:rPr>
        <w:t xml:space="preserve">£939,955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North Shropshire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Shropshire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Shropshire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North Shropshire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orth Shrop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North Shropshire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orth Shrop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North Shropshire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24.0%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Shropshire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53.3%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orth Shrop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North Shropshire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North Shropshire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Shropshire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North Shropshire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North Shropshire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North Shropshire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£939,955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North Shropshire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£15,310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£316,626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£22,682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£6,379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£11,695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£567,263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£939,955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North Shropshire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North Shropshire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Shropshire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Shropshire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Shropshire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Shropshire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49.7%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North Shropshire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North Shropshire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Shropshire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Shropshire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North Shropshire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49.7%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North Shropshire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682CA8F3-2601-4F22-AF70-EA2ABAEF2B0C}"/>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